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78461AFE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124A5B" w:rsidRPr="00124A5B">
        <w:rPr>
          <w:rFonts w:eastAsia="SimSun"/>
          <w:b/>
          <w:i/>
          <w:sz w:val="28"/>
          <w:lang w:val="en-US" w:eastAsia="zh-CN"/>
        </w:rPr>
        <w:t>4000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08DD8A0A" w:rsidR="00D623BD" w:rsidRDefault="00DE4C75">
            <w:pPr>
              <w:pStyle w:val="CRCoverPage"/>
              <w:spacing w:after="0"/>
              <w:ind w:left="100"/>
            </w:pPr>
            <w:r>
              <w:t>PRD21 CDS: PC</w:t>
            </w:r>
            <w:r w:rsidR="006B7860">
              <w:t>2</w:t>
            </w:r>
            <w:r>
              <w:t xml:space="preserve">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25348356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06A9DC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4332EA6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13580827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69B4853C" w:rsidR="004B34B8" w:rsidRPr="00124A5B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D1B4E" w14:textId="77777777" w:rsidR="00872084" w:rsidRDefault="00872084">
      <w:pPr>
        <w:spacing w:after="0"/>
      </w:pPr>
      <w:r>
        <w:separator/>
      </w:r>
    </w:p>
  </w:endnote>
  <w:endnote w:type="continuationSeparator" w:id="0">
    <w:p w14:paraId="7D349637" w14:textId="77777777" w:rsidR="00872084" w:rsidRDefault="008720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8AEA" w14:textId="77777777" w:rsidR="00872084" w:rsidRDefault="00872084">
      <w:pPr>
        <w:spacing w:after="0"/>
      </w:pPr>
      <w:r>
        <w:separator/>
      </w:r>
    </w:p>
  </w:footnote>
  <w:footnote w:type="continuationSeparator" w:id="0">
    <w:p w14:paraId="44C2E227" w14:textId="77777777" w:rsidR="00872084" w:rsidRDefault="008720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4A5B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1DDC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4B8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860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08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4FF2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753</CharactersWithSpaces>
  <SharedDoc>false</SharedDoc>
  <HyperlinksChanged>false</HyperlinksChanged>
  <AppVersion>16.0000</AppVersion>
  <Characters>642</Characters>
  <Pages>1</Pages>
  <DocSecurity>0</DocSecurity>
  <Words>112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2024-05-29T08:05:00Z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